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971E8" w14:textId="77777777" w:rsidR="001C1670" w:rsidRPr="003219EE" w:rsidRDefault="001C1670" w:rsidP="001C1670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 ไพลอน จำกัด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  <w:lang w:bidi="th-TH"/>
        </w:rPr>
      </w:pPr>
    </w:p>
    <w:p w14:paraId="002A3349" w14:textId="524AB087" w:rsidR="00366E00" w:rsidRPr="00D22360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D2236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 xml:space="preserve"> ณ วันที่ </w:t>
      </w: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lang w:val="en-US" w:bidi="th-TH"/>
        </w:rPr>
        <w:t xml:space="preserve">30 </w:t>
      </w:r>
      <w:r w:rsidR="00BE44F3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 w:bidi="th-TH"/>
        </w:rPr>
        <w:t>กันย</w:t>
      </w:r>
      <w:r w:rsidRPr="00D223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>ายน</w:t>
      </w:r>
      <w:r w:rsidR="001C1670" w:rsidRPr="00EA62B6">
        <w:rPr>
          <w:rFonts w:ascii="Angsana New" w:hAnsi="Angsana New" w:cs="Angsana New"/>
          <w:color w:val="000000"/>
          <w:sz w:val="32"/>
          <w:szCs w:val="32"/>
          <w:lang w:val="en-US" w:bidi="th-TH"/>
        </w:rPr>
        <w:t xml:space="preserve"> 2567 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D2236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 xml:space="preserve"> สำหรับงวดสาม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เดือน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>และ</w:t>
      </w:r>
      <w:r w:rsidR="00BE44F3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 w:bidi="th-TH"/>
        </w:rPr>
        <w:t>เ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>ก</w:t>
      </w:r>
      <w:r w:rsidR="00BE44F3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 w:bidi="th-TH"/>
        </w:rPr>
        <w:t>้า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 xml:space="preserve">เดือนสิ้นสุดวันที่ 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lang w:val="en-US" w:bidi="th-TH"/>
        </w:rPr>
        <w:t xml:space="preserve">30 </w:t>
      </w:r>
      <w:r w:rsidR="00BE44F3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 w:bidi="th-TH"/>
        </w:rPr>
        <w:t>กันย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>ายน</w:t>
      </w:r>
      <w:r w:rsidR="001C1670" w:rsidRPr="00D22360">
        <w:rPr>
          <w:rFonts w:ascii="Angsana New" w:hAnsi="Angsana New" w:cs="Angsana New"/>
          <w:color w:val="000000"/>
          <w:spacing w:val="6"/>
          <w:sz w:val="32"/>
          <w:szCs w:val="32"/>
          <w:lang w:val="en-US" w:bidi="th-TH"/>
        </w:rPr>
        <w:t xml:space="preserve"> 2567 </w:t>
      </w:r>
      <w:r w:rsidRPr="00D2236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D22360">
        <w:rPr>
          <w:rFonts w:ascii="Angsana New" w:hAnsi="Angsana New" w:cs="Angsana New"/>
          <w:color w:val="000000"/>
          <w:spacing w:val="6"/>
          <w:sz w:val="32"/>
          <w:szCs w:val="32"/>
          <w:lang w:val="en-US" w:bidi="th-TH"/>
        </w:rPr>
        <w:t xml:space="preserve"> 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D2236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สดเฉพาะ</w:t>
      </w:r>
      <w:r w:rsidR="00366E00" w:rsidRPr="00D22360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ของบริษัท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สำหรับงวด</w:t>
      </w:r>
      <w:r w:rsidR="00BE44F3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เ</w:t>
      </w:r>
      <w:r w:rsidR="00366E00"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ก</w:t>
      </w:r>
      <w:r w:rsidR="00BE44F3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้า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เดือนสิ้นสุดวันเดียวกัน และหมายเหตุประกอบงบการเงินแบบย่อ </w:t>
      </w:r>
      <w:r w:rsidR="00366E00" w:rsidRPr="00D22360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ของบริษัท </w:t>
      </w:r>
      <w:r w:rsidR="001C1670" w:rsidRPr="00D22360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="001C1670" w:rsidRPr="00D2236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จำกัด (มหาชน) และบริษัทย่อย และของเฉพาะบริษัท </w:t>
      </w:r>
      <w:r w:rsidR="001C1670" w:rsidRPr="00D22360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="001C1670" w:rsidRPr="00D2236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22360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จำกัด (มหาชน) </w:t>
      </w:r>
      <w:r w:rsidR="00366E00" w:rsidRPr="00D22360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6E00" w:rsidRPr="00D22360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D22360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366E00" w:rsidRPr="00D22360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="00366E00" w:rsidRPr="00D22360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0B417F5D" w:rsidR="00A05F0A" w:rsidRPr="00D22360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EA62B6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 w:rsidRPr="00EA62B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D2236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EA62B6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D2236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และวิธีการสอบทานอื่น</w:t>
      </w:r>
      <w:r w:rsidR="00DB0D30" w:rsidRPr="00D22360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D2236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EA62B6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EA6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2236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D22360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bidi="th-TH"/>
        </w:rPr>
        <w:t xml:space="preserve">ตรวจสอบ </w:t>
      </w:r>
      <w:r w:rsidRPr="00D22360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3CEE450A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BDB52F2" w14:textId="4809DE3D" w:rsidR="00A56C63" w:rsidRDefault="00A56C6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D9F9936" w14:textId="77777777" w:rsidR="00A56C63" w:rsidRDefault="00A56C6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4E76FF" w14:textId="77777777" w:rsidR="00A56C63" w:rsidRDefault="00A56C6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50D4CFB1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EB489A">
        <w:rPr>
          <w:rFonts w:ascii="Angsana New" w:hAnsi="Angsana New" w:cs="Angsana New"/>
          <w:sz w:val="32"/>
          <w:szCs w:val="32"/>
          <w:lang w:bidi="th-TH"/>
        </w:rPr>
        <w:t>“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EB489A">
        <w:rPr>
          <w:rFonts w:ascii="Angsana New" w:hAnsi="Angsana New" w:cs="Angsana New"/>
          <w:sz w:val="32"/>
          <w:szCs w:val="32"/>
          <w:lang w:bidi="th-TH"/>
        </w:rPr>
        <w:t>”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4F076CF2" w14:textId="77777777" w:rsidR="00F52ED2" w:rsidRPr="00EE0625" w:rsidRDefault="00F52ED2" w:rsidP="00F52ED2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6AEB625E" w14:textId="77777777" w:rsidR="00F52ED2" w:rsidRPr="00EE0625" w:rsidRDefault="00F52ED2" w:rsidP="00F52ED2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6329A3E9" w14:textId="77777777" w:rsidR="00F52ED2" w:rsidRPr="00EE0625" w:rsidRDefault="00F52ED2" w:rsidP="00F52ED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EE0625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4F8213E9" w14:textId="77777777" w:rsidR="00F52ED2" w:rsidRPr="00E3336E" w:rsidRDefault="00F52ED2" w:rsidP="00F52ED2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C42AB8F" w14:textId="77777777" w:rsidR="00F52ED2" w:rsidRPr="003219EE" w:rsidRDefault="00F52ED2" w:rsidP="00F52ED2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34BC6597" w14:textId="77777777" w:rsidR="00F52ED2" w:rsidRPr="00C63A44" w:rsidRDefault="00F52ED2" w:rsidP="00F52ED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63A44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24DAA327" w:rsidR="00021AE1" w:rsidRPr="00021AE1" w:rsidRDefault="002F6F12" w:rsidP="00F52ED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1538D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41538D" w:rsidRPr="0041538D">
        <w:rPr>
          <w:rFonts w:ascii="Angsana New" w:hAnsi="Angsana New" w:cs="Angsana New"/>
          <w:sz w:val="32"/>
          <w:szCs w:val="32"/>
          <w:lang w:val="en-US" w:bidi="th-TH"/>
        </w:rPr>
        <w:t>14</w:t>
      </w:r>
      <w:r w:rsidR="00F52ED2" w:rsidRPr="0041538D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BE44F3" w:rsidRPr="0041538D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F52ED2" w:rsidRPr="0041538D">
        <w:rPr>
          <w:rFonts w:ascii="Angsana New" w:hAnsi="Angsana New" w:cs="Angsana New"/>
          <w:sz w:val="32"/>
          <w:szCs w:val="32"/>
          <w:lang w:val="en-US" w:bidi="th-TH"/>
        </w:rPr>
        <w:t xml:space="preserve"> 2567</w:t>
      </w:r>
    </w:p>
    <w:sectPr w:rsidR="00021AE1" w:rsidRPr="00021AE1" w:rsidSect="001C1670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304" w:header="749" w:footer="3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5A4DA" w14:textId="77777777" w:rsidR="006258E3" w:rsidRDefault="006258E3">
      <w:r>
        <w:separator/>
      </w:r>
    </w:p>
  </w:endnote>
  <w:endnote w:type="continuationSeparator" w:id="0">
    <w:p w14:paraId="668B39AD" w14:textId="77777777" w:rsidR="006258E3" w:rsidRDefault="0062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1BD3E" w14:textId="77777777" w:rsidR="006258E3" w:rsidRDefault="006258E3">
      <w:bookmarkStart w:id="0" w:name="_Hlk482348182"/>
      <w:bookmarkEnd w:id="0"/>
      <w:r>
        <w:separator/>
      </w:r>
    </w:p>
  </w:footnote>
  <w:footnote w:type="continuationSeparator" w:id="0">
    <w:p w14:paraId="36867CD8" w14:textId="77777777" w:rsidR="006258E3" w:rsidRDefault="00625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5DFDF627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15F15F6C" w:rsidR="00D15EA5" w:rsidRDefault="00D15EA5" w:rsidP="00A56C63">
    <w:pPr>
      <w:pStyle w:val="Header"/>
      <w:tabs>
        <w:tab w:val="clear" w:pos="8562"/>
        <w:tab w:val="left" w:pos="5328"/>
      </w:tabs>
      <w:spacing w:after="1680"/>
    </w:pPr>
  </w:p>
  <w:p w14:paraId="1B1B7861" w14:textId="5E52B3BF" w:rsidR="00637EE6" w:rsidRPr="00A52E1B" w:rsidRDefault="00637EE6" w:rsidP="00A56C63">
    <w:pPr>
      <w:pStyle w:val="Header"/>
      <w:tabs>
        <w:tab w:val="clear" w:pos="8562"/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A6152"/>
    <w:rsid w:val="001B198C"/>
    <w:rsid w:val="001B7388"/>
    <w:rsid w:val="001C1670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623D"/>
    <w:rsid w:val="002D2022"/>
    <w:rsid w:val="002D4255"/>
    <w:rsid w:val="002D5A0F"/>
    <w:rsid w:val="002D6E25"/>
    <w:rsid w:val="002D77D3"/>
    <w:rsid w:val="002E02F4"/>
    <w:rsid w:val="002E71C3"/>
    <w:rsid w:val="002E7F1E"/>
    <w:rsid w:val="002F2DEB"/>
    <w:rsid w:val="002F3903"/>
    <w:rsid w:val="002F4A52"/>
    <w:rsid w:val="002F6F1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41538D"/>
    <w:rsid w:val="00416281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0B26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E5F11"/>
    <w:rsid w:val="005E7D73"/>
    <w:rsid w:val="005F4D62"/>
    <w:rsid w:val="00610ED7"/>
    <w:rsid w:val="00612B8B"/>
    <w:rsid w:val="00617651"/>
    <w:rsid w:val="00620CE3"/>
    <w:rsid w:val="00621086"/>
    <w:rsid w:val="006258E3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6A6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542A"/>
    <w:rsid w:val="00A56C63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16890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B7694"/>
    <w:rsid w:val="00BC1555"/>
    <w:rsid w:val="00BC60A9"/>
    <w:rsid w:val="00BC6565"/>
    <w:rsid w:val="00BD1B56"/>
    <w:rsid w:val="00BE0C8A"/>
    <w:rsid w:val="00BE334D"/>
    <w:rsid w:val="00BE44F3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47FFE"/>
    <w:rsid w:val="00C51B1D"/>
    <w:rsid w:val="00C51EB3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2360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0A83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12A2A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A62B6"/>
    <w:rsid w:val="00EB3478"/>
    <w:rsid w:val="00EB489A"/>
    <w:rsid w:val="00EB4B39"/>
    <w:rsid w:val="00EB6FE3"/>
    <w:rsid w:val="00EC09A6"/>
    <w:rsid w:val="00EE0F65"/>
    <w:rsid w:val="00F11892"/>
    <w:rsid w:val="00F246A1"/>
    <w:rsid w:val="00F37917"/>
    <w:rsid w:val="00F52ED2"/>
    <w:rsid w:val="00F5324B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F52ED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68CDF1-5F85-4736-8DAB-CF6C34A3B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2024-11-12T02:03:00Z</cp:lastPrinted>
  <dcterms:created xsi:type="dcterms:W3CDTF">2024-11-12T07:20:00Z</dcterms:created>
  <dcterms:modified xsi:type="dcterms:W3CDTF">2024-11-12T07:20:00Z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